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7B5E9" w14:textId="77777777" w:rsidR="00C31AA4" w:rsidRPr="00690BA6" w:rsidRDefault="00C31AA4" w:rsidP="00C31AA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KELMESCOTE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2F7A6544" w14:textId="77777777" w:rsidR="00C31AA4" w:rsidRDefault="00C31AA4" w:rsidP="00C31A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058BAF55" w14:textId="77777777" w:rsidR="00C31AA4" w:rsidRDefault="00C31AA4" w:rsidP="00C31A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D20A3F" w14:textId="77777777" w:rsidR="00C31AA4" w:rsidRDefault="00C31AA4" w:rsidP="00C31A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DFFFD5" w14:textId="77777777" w:rsidR="00C31AA4" w:rsidRDefault="00C31AA4" w:rsidP="00C31AA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Thomas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Treverakke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1A666C44" w14:textId="77777777" w:rsidR="00C31AA4" w:rsidRDefault="00C31AA4" w:rsidP="00C31AA4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m.9,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66543708" w14:textId="77777777" w:rsidR="00C31AA4" w:rsidRDefault="00C31AA4" w:rsidP="00C31AA4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47D00EF0" w14:textId="77777777" w:rsidR="00C31AA4" w:rsidRDefault="00C31AA4" w:rsidP="00C31A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D9EFA5" w14:textId="77777777" w:rsidR="00C31AA4" w:rsidRDefault="00C31AA4" w:rsidP="00C31A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CB5A58" w14:textId="77777777" w:rsidR="00C31AA4" w:rsidRDefault="00C31AA4" w:rsidP="00C31A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October 2021</w:t>
      </w:r>
    </w:p>
    <w:p w14:paraId="2331E8A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81B5B" w14:textId="77777777" w:rsidR="00C31AA4" w:rsidRDefault="00C31AA4" w:rsidP="009139A6">
      <w:r>
        <w:separator/>
      </w:r>
    </w:p>
  </w:endnote>
  <w:endnote w:type="continuationSeparator" w:id="0">
    <w:p w14:paraId="4F68ADA4" w14:textId="77777777" w:rsidR="00C31AA4" w:rsidRDefault="00C31A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1AFA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8CA1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5476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67654" w14:textId="77777777" w:rsidR="00C31AA4" w:rsidRDefault="00C31AA4" w:rsidP="009139A6">
      <w:r>
        <w:separator/>
      </w:r>
    </w:p>
  </w:footnote>
  <w:footnote w:type="continuationSeparator" w:id="0">
    <w:p w14:paraId="3375B4F3" w14:textId="77777777" w:rsidR="00C31AA4" w:rsidRDefault="00C31A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C52F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0656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F396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AA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31AA4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02664E"/>
  <w15:chartTrackingRefBased/>
  <w15:docId w15:val="{80393880-D0CB-4A95-B183-2482083F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2021-12-18T20:53:00Z</dcterms:created>
  <dcterms:modified xsi:type="dcterms:W3CDTF">2021-12-18T20:54:00Z</dcterms:modified>
</cp:coreProperties>
</file>